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15028" w14:textId="77777777" w:rsidR="00AB02D7" w:rsidRDefault="00AB02D7" w:rsidP="00AB0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SONDON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16ECF423" w14:textId="77777777" w:rsidR="00AB02D7" w:rsidRDefault="00AB02D7" w:rsidP="00AB02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5EA1E2" w14:textId="77777777" w:rsidR="00AB02D7" w:rsidRDefault="00AB02D7" w:rsidP="00AB02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75134D" w14:textId="77777777" w:rsidR="00AB02D7" w:rsidRDefault="00AB02D7" w:rsidP="00AB0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Lichfield, Staffordshire,</w:t>
      </w:r>
    </w:p>
    <w:p w14:paraId="5E722D4A" w14:textId="77777777" w:rsidR="00AB02D7" w:rsidRDefault="00AB02D7" w:rsidP="00AB0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Hauton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D405230" w14:textId="77777777" w:rsidR="00AB02D7" w:rsidRDefault="00AB02D7" w:rsidP="00AB0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25-430)</w:t>
      </w:r>
    </w:p>
    <w:p w14:paraId="079DE145" w14:textId="77777777" w:rsidR="00AB02D7" w:rsidRDefault="00AB02D7" w:rsidP="00AB02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D7C1C6" w14:textId="77777777" w:rsidR="00AB02D7" w:rsidRDefault="00AB02D7" w:rsidP="00AB02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319B20" w14:textId="77777777" w:rsidR="00AB02D7" w:rsidRPr="00C36D1C" w:rsidRDefault="00AB02D7" w:rsidP="00AB0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2021</w:t>
      </w:r>
    </w:p>
    <w:p w14:paraId="15694C6F" w14:textId="7818FE6D" w:rsidR="00BA00AB" w:rsidRPr="00AB02D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B02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83210" w14:textId="77777777" w:rsidR="00AB02D7" w:rsidRDefault="00AB02D7" w:rsidP="009139A6">
      <w:r>
        <w:separator/>
      </w:r>
    </w:p>
  </w:endnote>
  <w:endnote w:type="continuationSeparator" w:id="0">
    <w:p w14:paraId="57021522" w14:textId="77777777" w:rsidR="00AB02D7" w:rsidRDefault="00AB02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5D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28B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5D6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5F1CE" w14:textId="77777777" w:rsidR="00AB02D7" w:rsidRDefault="00AB02D7" w:rsidP="009139A6">
      <w:r>
        <w:separator/>
      </w:r>
    </w:p>
  </w:footnote>
  <w:footnote w:type="continuationSeparator" w:id="0">
    <w:p w14:paraId="1F96BFD5" w14:textId="77777777" w:rsidR="00AB02D7" w:rsidRDefault="00AB02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E35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84E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0E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2D7"/>
    <w:rsid w:val="000666E0"/>
    <w:rsid w:val="002510B7"/>
    <w:rsid w:val="005C130B"/>
    <w:rsid w:val="00826F5C"/>
    <w:rsid w:val="009139A6"/>
    <w:rsid w:val="009448BB"/>
    <w:rsid w:val="00A3176C"/>
    <w:rsid w:val="00AB02D7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0FCE5"/>
  <w15:chartTrackingRefBased/>
  <w15:docId w15:val="{6B51124A-E2B8-4A57-A2FB-D7AA97DB1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2021-10-09T16:15:00Z</dcterms:created>
  <dcterms:modified xsi:type="dcterms:W3CDTF">2021-10-09T16:16:00Z</dcterms:modified>
</cp:coreProperties>
</file>